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7AE60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PLOMER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fl.1459)</w:t>
      </w:r>
    </w:p>
    <w:p w14:paraId="0B5962E8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7F342370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</w:p>
    <w:p w14:paraId="0E4072A2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</w:p>
    <w:p w14:paraId="597A568A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William(q.v.).   (R.F.Y. p.209)</w:t>
      </w:r>
    </w:p>
    <w:p w14:paraId="4556D3FC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</w:p>
    <w:p w14:paraId="2F0F3AF2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</w:p>
    <w:p w14:paraId="76552BEE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1484</w:t>
      </w:r>
      <w:r>
        <w:rPr>
          <w:rFonts w:ascii="Times New Roman" w:hAnsi="Times New Roman" w:cs="Times New Roman"/>
          <w:sz w:val="24"/>
          <w:szCs w:val="24"/>
        </w:rPr>
        <w:tab/>
        <w:t xml:space="preserve">William, junior, became a Freeman by patrimony.   (ibid.) </w:t>
      </w:r>
    </w:p>
    <w:p w14:paraId="3C833762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</w:p>
    <w:p w14:paraId="10F07010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</w:p>
    <w:p w14:paraId="7307D7E5" w14:textId="77777777" w:rsidR="0057049A" w:rsidRDefault="0057049A" w:rsidP="005704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September 2018</w:t>
      </w:r>
    </w:p>
    <w:p w14:paraId="2C09DC1A" w14:textId="77777777" w:rsidR="006B2F86" w:rsidRPr="00E71FC3" w:rsidRDefault="0057049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ADDC7" w14:textId="77777777" w:rsidR="0057049A" w:rsidRDefault="0057049A" w:rsidP="00E71FC3">
      <w:r>
        <w:separator/>
      </w:r>
    </w:p>
  </w:endnote>
  <w:endnote w:type="continuationSeparator" w:id="0">
    <w:p w14:paraId="2F5E5601" w14:textId="77777777" w:rsidR="0057049A" w:rsidRDefault="0057049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9249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DAD03" w14:textId="77777777" w:rsidR="0057049A" w:rsidRDefault="0057049A" w:rsidP="00E71FC3">
      <w:r>
        <w:separator/>
      </w:r>
    </w:p>
  </w:footnote>
  <w:footnote w:type="continuationSeparator" w:id="0">
    <w:p w14:paraId="640F71AC" w14:textId="77777777" w:rsidR="0057049A" w:rsidRDefault="0057049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49A"/>
    <w:rsid w:val="001A7C09"/>
    <w:rsid w:val="0057049A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AFEC0"/>
  <w15:chartTrackingRefBased/>
  <w15:docId w15:val="{B1D3B000-AFF7-462F-A5C2-55ED5DAC7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049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2018-09-25T19:23:00Z</dcterms:created>
  <dcterms:modified xsi:type="dcterms:W3CDTF">2018-09-25T19:23:00Z</dcterms:modified>
</cp:coreProperties>
</file>